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Powys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Powys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Powys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Powys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Powys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Powys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Powys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Powys is estimated to be </w:t>
      </w:r>
      <w:r w:rsidRPr="00773DF7">
        <w:rPr>
          <w:rFonts w:ascii="Libre Franklin Light" w:eastAsia="Times New Roman" w:hAnsi="Libre Franklin Light" w:cs="Calibri Light"/>
          <w:b/>
          <w:bCs/>
          <w:color w:val="C45911" w:themeColor="accent2" w:themeShade="BF"/>
        </w:rPr>
        <w:t xml:space="preserve">£1,417,393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Powys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Powys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Powys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Powys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wy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Powys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wy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Powys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Powys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wy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Powys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Powys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Powys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Powys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Powys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Powys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£1,417,393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Powys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£477,452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£34,203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£855,395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£1,417,393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Powys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Powys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Powys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Powys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Powys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Powys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Powys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Powys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Powys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Powys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Powys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Powys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0CB2D30-CFFD-4A09-8EFF-65D972D3B53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